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0129A2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A8381A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A8381A">
              <w:rPr>
                <w:rFonts w:ascii="Arial" w:hAnsi="Arial" w:cs="Arial"/>
              </w:rPr>
              <w:t>Agnes Kolpak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C344B3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4F3DAA">
              <w:rPr>
                <w:rFonts w:ascii="Myriad Pro" w:hAnsi="Myriad Pro"/>
                <w:noProof/>
                <w:sz w:val="22"/>
              </w:rPr>
              <w:t>06.03.12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A8381A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A8381A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Erstattung von Barmer GEK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C344B3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A8381A">
        <w:rPr>
          <w:rFonts w:ascii="Myriad Pro" w:hAnsi="Myriad Pro"/>
          <w:sz w:val="22"/>
        </w:rPr>
        <w:t>Kolpak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A8381A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A8381A">
        <w:rPr>
          <w:rFonts w:ascii="Myriad Pro" w:hAnsi="Myriad Pro"/>
          <w:sz w:val="22"/>
        </w:rPr>
        <w:t xml:space="preserve">folgende </w:t>
      </w:r>
      <w:r w:rsidR="00A94C59">
        <w:rPr>
          <w:rFonts w:ascii="Myriad Pro" w:hAnsi="Myriad Pro"/>
          <w:sz w:val="22"/>
        </w:rPr>
        <w:t>Belege</w:t>
      </w:r>
      <w:r w:rsidR="00A8381A">
        <w:rPr>
          <w:rFonts w:ascii="Myriad Pro" w:hAnsi="Myriad Pro"/>
          <w:sz w:val="22"/>
        </w:rPr>
        <w:t>;</w:t>
      </w:r>
    </w:p>
    <w:p w:rsidR="00A8381A" w:rsidRDefault="00A8381A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-Kontoauszug am 28.02.2012</w:t>
      </w:r>
    </w:p>
    <w:p w:rsidR="00A8381A" w:rsidRDefault="00A8381A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-Auftrag der Überweisung an Krankenkasse Januar 2012</w:t>
      </w:r>
    </w:p>
    <w:p w:rsidR="00A8381A" w:rsidRDefault="00A8381A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A8381A" w:rsidRDefault="00A8381A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Vor zwei Woche</w:t>
      </w:r>
      <w:r w:rsidR="00E34753">
        <w:rPr>
          <w:rFonts w:ascii="Myriad Pro" w:hAnsi="Myriad Pro"/>
          <w:sz w:val="22"/>
        </w:rPr>
        <w:t>n</w:t>
      </w:r>
      <w:r>
        <w:rPr>
          <w:rFonts w:ascii="Myriad Pro" w:hAnsi="Myriad Pro"/>
          <w:sz w:val="22"/>
        </w:rPr>
        <w:t xml:space="preserve"> habe ich einen Anruf von Barmer GEK über die Doppelzahlung</w:t>
      </w:r>
      <w:r w:rsidR="00E34753">
        <w:rPr>
          <w:rFonts w:ascii="Myriad Pro" w:hAnsi="Myriad Pro"/>
          <w:sz w:val="22"/>
        </w:rPr>
        <w:t xml:space="preserve"> bekommen</w:t>
      </w:r>
      <w:r>
        <w:rPr>
          <w:rFonts w:ascii="Myriad Pro" w:hAnsi="Myriad Pro"/>
          <w:sz w:val="22"/>
        </w:rPr>
        <w:t>. Damals habe ich diese Mitarbeiterin von Barmer die Kontaktdate</w:t>
      </w:r>
      <w:r w:rsidR="008236A3">
        <w:rPr>
          <w:rFonts w:ascii="Myriad Pro" w:hAnsi="Myriad Pro"/>
          <w:sz w:val="22"/>
        </w:rPr>
        <w:t>n</w:t>
      </w:r>
      <w:r>
        <w:rPr>
          <w:rFonts w:ascii="Myriad Pro" w:hAnsi="Myriad Pro"/>
          <w:sz w:val="22"/>
        </w:rPr>
        <w:t xml:space="preserve"> von Frau Engling weitergegeben und sie hat mir gesagt, dass sie m</w:t>
      </w:r>
      <w:r w:rsidR="008236A3">
        <w:rPr>
          <w:rFonts w:ascii="Myriad Pro" w:hAnsi="Myriad Pro"/>
          <w:sz w:val="22"/>
        </w:rPr>
        <w:t>it Frau Engling darüber spricht</w:t>
      </w:r>
      <w:r>
        <w:rPr>
          <w:rFonts w:ascii="Myriad Pro" w:hAnsi="Myriad Pro"/>
          <w:sz w:val="22"/>
        </w:rPr>
        <w:t>.</w:t>
      </w:r>
    </w:p>
    <w:p w:rsidR="00A8381A" w:rsidRDefault="00A8381A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34753" w:rsidRDefault="00E3475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Nun habe ich in letzter Woche den</w:t>
      </w:r>
      <w:r w:rsidR="00A8381A">
        <w:rPr>
          <w:rFonts w:ascii="Myriad Pro" w:hAnsi="Myriad Pro"/>
          <w:sz w:val="22"/>
        </w:rPr>
        <w:t xml:space="preserve"> Kontoauszug erhalten und ich sehe</w:t>
      </w:r>
      <w:r>
        <w:rPr>
          <w:rFonts w:ascii="Myriad Pro" w:hAnsi="Myriad Pro"/>
          <w:sz w:val="22"/>
        </w:rPr>
        <w:t xml:space="preserve"> auf dem Kontoauszug, dass Barmer </w:t>
      </w:r>
      <w:r w:rsidR="00A8381A">
        <w:rPr>
          <w:rFonts w:ascii="Myriad Pro" w:hAnsi="Myriad Pro"/>
          <w:sz w:val="22"/>
        </w:rPr>
        <w:t>in hohe von 951,08 als Erstattung 01/2012 Doppeltzahlung</w:t>
      </w:r>
      <w:r>
        <w:rPr>
          <w:rFonts w:ascii="Myriad Pro" w:hAnsi="Myriad Pro"/>
          <w:sz w:val="22"/>
        </w:rPr>
        <w:t xml:space="preserve"> erstattet hat</w:t>
      </w:r>
      <w:r w:rsidR="00A8381A">
        <w:rPr>
          <w:rFonts w:ascii="Myriad Pro" w:hAnsi="Myriad Pro"/>
          <w:sz w:val="22"/>
        </w:rPr>
        <w:t xml:space="preserve">. Es scheint, dass dies Betrag von 951,08 für unsere Mitarbeiterin, Frau Simmoleit </w:t>
      </w:r>
      <w:r>
        <w:rPr>
          <w:rFonts w:ascii="Myriad Pro" w:hAnsi="Myriad Pro"/>
          <w:sz w:val="22"/>
        </w:rPr>
        <w:t>ist</w:t>
      </w:r>
      <w:r w:rsidR="000129A2">
        <w:rPr>
          <w:rFonts w:ascii="Myriad Pro" w:hAnsi="Myriad Pro"/>
          <w:sz w:val="22"/>
        </w:rPr>
        <w:t xml:space="preserve"> und der Betrag sollte nicht erstattet werden</w:t>
      </w:r>
      <w:r w:rsidR="00A8381A">
        <w:rPr>
          <w:rFonts w:ascii="Myriad Pro" w:hAnsi="Myriad Pro"/>
          <w:sz w:val="22"/>
        </w:rPr>
        <w:t>. (Bitte siehe dritte Unterlage)</w:t>
      </w:r>
    </w:p>
    <w:p w:rsidR="00E34753" w:rsidRDefault="00E3475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34753" w:rsidRDefault="00E3475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Es kann sein, dass Barmer verwirrt ist, weil </w:t>
      </w:r>
      <w:r w:rsidR="008236A3">
        <w:rPr>
          <w:rFonts w:ascii="Myriad Pro" w:hAnsi="Myriad Pro"/>
          <w:sz w:val="22"/>
        </w:rPr>
        <w:t xml:space="preserve">Frau Simmoleit und Herr Matsuki beide bei Barmer versichert werden und </w:t>
      </w:r>
      <w:r>
        <w:rPr>
          <w:rFonts w:ascii="Myriad Pro" w:hAnsi="Myriad Pro"/>
          <w:sz w:val="22"/>
        </w:rPr>
        <w:t>wir zweimal im Monat Krankennkassenbetrag für Frau Simmoleit und Herr Matsuki</w:t>
      </w:r>
      <w:r w:rsidR="008236A3" w:rsidRPr="008236A3">
        <w:rPr>
          <w:rFonts w:ascii="Myriad Pro" w:hAnsi="Myriad Pro"/>
          <w:sz w:val="22"/>
        </w:rPr>
        <w:t xml:space="preserve"> </w:t>
      </w:r>
      <w:r w:rsidR="008236A3">
        <w:rPr>
          <w:rFonts w:ascii="Myriad Pro" w:hAnsi="Myriad Pro"/>
          <w:sz w:val="22"/>
        </w:rPr>
        <w:t>überweisen</w:t>
      </w:r>
      <w:r>
        <w:rPr>
          <w:rFonts w:ascii="Myriad Pro" w:hAnsi="Myriad Pro"/>
          <w:sz w:val="22"/>
        </w:rPr>
        <w:t xml:space="preserve">. </w:t>
      </w:r>
    </w:p>
    <w:p w:rsidR="00E34753" w:rsidRDefault="00E3475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34753" w:rsidRDefault="00E3475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Kann Frau Engling darum kümmern oder soll ich darum kümmern?</w:t>
      </w:r>
    </w:p>
    <w:p w:rsidR="000967CF" w:rsidRDefault="00E34753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 </w:t>
      </w:r>
      <w:r w:rsidR="00A8381A">
        <w:rPr>
          <w:rFonts w:ascii="Myriad Pro" w:hAnsi="Myriad Pro"/>
          <w:sz w:val="22"/>
        </w:rPr>
        <w:t xml:space="preserve">   </w:t>
      </w:r>
    </w:p>
    <w:p w:rsidR="000129A2" w:rsidRDefault="000129A2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E34753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Viele Grüße aus Düsseldorf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13704C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DAA" w:rsidRDefault="004F3DAA">
      <w:r>
        <w:separator/>
      </w:r>
    </w:p>
  </w:endnote>
  <w:endnote w:type="continuationSeparator" w:id="0">
    <w:p w:rsidR="004F3DAA" w:rsidRDefault="004F3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DAA" w:rsidRDefault="004F3DAA">
      <w:r>
        <w:separator/>
      </w:r>
    </w:p>
  </w:footnote>
  <w:footnote w:type="continuationSeparator" w:id="0">
    <w:p w:rsidR="004F3DAA" w:rsidRDefault="004F3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AA" w:rsidRDefault="004F3DA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C344B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4F3DAA" w:rsidRPr="00C00049" w:rsidRDefault="004F3DA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4F3DAA" w:rsidRDefault="004F3DA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4F3DAA" w:rsidRDefault="004F3DA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4F3DAA" w:rsidRDefault="004F3DA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4F3DAA" w:rsidRDefault="004F3DA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4F3DAA" w:rsidRDefault="004F3DA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4F3DAA" w:rsidRDefault="004F3DA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4F3DAA" w:rsidRDefault="004F3DA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4F3DAA" w:rsidRDefault="004F3DA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4F3DAA" w:rsidRDefault="004F3DA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129A2"/>
    <w:rsid w:val="0005676A"/>
    <w:rsid w:val="000967CF"/>
    <w:rsid w:val="000F0109"/>
    <w:rsid w:val="0013704C"/>
    <w:rsid w:val="001606C1"/>
    <w:rsid w:val="001837ED"/>
    <w:rsid w:val="00190AB2"/>
    <w:rsid w:val="001E7408"/>
    <w:rsid w:val="0020012D"/>
    <w:rsid w:val="00266543"/>
    <w:rsid w:val="00293289"/>
    <w:rsid w:val="002D75DE"/>
    <w:rsid w:val="004251D6"/>
    <w:rsid w:val="00450198"/>
    <w:rsid w:val="004F3DAA"/>
    <w:rsid w:val="00512759"/>
    <w:rsid w:val="005858A1"/>
    <w:rsid w:val="005964B3"/>
    <w:rsid w:val="005A0119"/>
    <w:rsid w:val="0071257C"/>
    <w:rsid w:val="00721F2F"/>
    <w:rsid w:val="00731A9B"/>
    <w:rsid w:val="008146A9"/>
    <w:rsid w:val="008236A3"/>
    <w:rsid w:val="008A4888"/>
    <w:rsid w:val="008B588B"/>
    <w:rsid w:val="008B72FA"/>
    <w:rsid w:val="008C2AF9"/>
    <w:rsid w:val="008F5610"/>
    <w:rsid w:val="00921BF1"/>
    <w:rsid w:val="00A8381A"/>
    <w:rsid w:val="00A866CA"/>
    <w:rsid w:val="00A94C59"/>
    <w:rsid w:val="00B91C31"/>
    <w:rsid w:val="00C00049"/>
    <w:rsid w:val="00C07B66"/>
    <w:rsid w:val="00C344B3"/>
    <w:rsid w:val="00C7048E"/>
    <w:rsid w:val="00CF75FA"/>
    <w:rsid w:val="00D30C6D"/>
    <w:rsid w:val="00DD2DE1"/>
    <w:rsid w:val="00E34753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215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1692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5</cp:revision>
  <cp:lastPrinted>2012-03-06T13:23:00Z</cp:lastPrinted>
  <dcterms:created xsi:type="dcterms:W3CDTF">2012-03-06T13:10:00Z</dcterms:created>
  <dcterms:modified xsi:type="dcterms:W3CDTF">2012-03-06T14:33:00Z</dcterms:modified>
</cp:coreProperties>
</file>